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7229E4" w:rsidP="008F241A">
      <w:pPr>
        <w:pStyle w:val="Schedule"/>
        <w:numPr>
          <w:ilvl w:val="0"/>
          <w:numId w:val="0"/>
        </w:numPr>
      </w:pPr>
      <w:r>
        <w:t>SCHEDULE 3</w:t>
      </w:r>
      <w:r w:rsidR="00E7015F">
        <w:t>8</w:t>
      </w:r>
    </w:p>
    <w:p w:rsidR="00B71C8C" w:rsidRDefault="00E7015F" w:rsidP="00B71C8C">
      <w:pPr>
        <w:pStyle w:val="SubHeading"/>
      </w:pPr>
      <w:bookmarkStart w:id="0" w:name="_GoBack"/>
      <w:bookmarkEnd w:id="0"/>
      <w:r>
        <w:t>SUSTAINABILITY STRATEGY</w:t>
      </w:r>
    </w:p>
    <w:p w:rsidR="00FB2EAA" w:rsidRPr="00205ABB" w:rsidRDefault="00FB2EAA" w:rsidP="00FB2EAA">
      <w:pPr>
        <w:pStyle w:val="SubHeading"/>
        <w:jc w:val="left"/>
      </w:pPr>
      <w:r w:rsidRPr="00205ABB"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FB2EAA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FB2EAA" w:rsidRPr="00205ABB" w:rsidRDefault="00FB2EAA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FB2EAA" w:rsidRPr="00205ABB" w:rsidRDefault="00FB2EAA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FB2EAA" w:rsidRPr="00205ABB" w:rsidRDefault="00FB2EAA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3A5794" w:rsidTr="003A5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794" w:rsidRDefault="003A5794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794" w:rsidRDefault="00997810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794" w:rsidRDefault="00997810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7E51BF" w:rsidRDefault="007E51BF" w:rsidP="007E51BF">
      <w:pPr>
        <w:pStyle w:val="Body"/>
        <w:rPr>
          <w:b/>
          <w:highlight w:val="lightGray"/>
        </w:rPr>
      </w:pPr>
    </w:p>
    <w:p w:rsidR="00C91C8B" w:rsidRPr="00457330" w:rsidRDefault="00457330" w:rsidP="005C2E68">
      <w:pPr>
        <w:pStyle w:val="Level3"/>
        <w:rPr>
          <w:highlight w:val="yellow"/>
        </w:rPr>
      </w:pPr>
      <w:r w:rsidRPr="00457330">
        <w:rPr>
          <w:highlight w:val="yellow"/>
        </w:rPr>
        <w:t>*Redacted</w:t>
      </w:r>
    </w:p>
    <w:p w:rsidR="00D508C9" w:rsidRPr="002261E4" w:rsidRDefault="00D508C9" w:rsidP="00C91C8B">
      <w:pPr>
        <w:pStyle w:val="Body"/>
        <w:rPr>
          <w:b/>
        </w:rPr>
      </w:pPr>
    </w:p>
    <w:sectPr w:rsidR="00D508C9" w:rsidRPr="002261E4" w:rsidSect="0088450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BF37D3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E7015F">
      <w:t>CHEDULE 38</w:t>
    </w:r>
    <w:r>
      <w:t xml:space="preserve"> – </w:t>
    </w:r>
    <w:r w:rsidR="00E7015F">
      <w:t>SUSTAINABILITY STRATEGY</w:t>
    </w:r>
    <w:r w:rsidR="0054649C" w:rsidRPr="004D3114">
      <w:tab/>
    </w:r>
    <w:r w:rsidR="00FB2EAA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457330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 w:rsidP="00997810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0F6005F6"/>
    <w:multiLevelType w:val="hybridMultilevel"/>
    <w:tmpl w:val="C024B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00A63"/>
    <w:multiLevelType w:val="hybridMultilevel"/>
    <w:tmpl w:val="71041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740A8"/>
    <w:multiLevelType w:val="multilevel"/>
    <w:tmpl w:val="BFFCB45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6B77834"/>
    <w:multiLevelType w:val="hybridMultilevel"/>
    <w:tmpl w:val="82206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6"/>
  </w:num>
  <w:num w:numId="12">
    <w:abstractNumId w:val="0"/>
  </w:num>
  <w:num w:numId="13">
    <w:abstractNumId w:val="6"/>
  </w:num>
  <w:num w:numId="14">
    <w:abstractNumId w:val="6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12"/>
  </w:num>
  <w:num w:numId="33">
    <w:abstractNumId w:val="7"/>
  </w:num>
  <w:num w:numId="34">
    <w:abstractNumId w:val="5"/>
  </w:num>
  <w:num w:numId="35">
    <w:abstractNumId w:val="9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11"/>
  </w:num>
  <w:num w:numId="44">
    <w:abstractNumId w:val="8"/>
  </w:num>
  <w:num w:numId="45">
    <w:abstractNumId w:val="4"/>
  </w:num>
  <w:num w:numId="46">
    <w:abstractNumId w:val="10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3FDB"/>
    <w:rsid w:val="00006847"/>
    <w:rsid w:val="00035E23"/>
    <w:rsid w:val="000422F7"/>
    <w:rsid w:val="0005032B"/>
    <w:rsid w:val="00075377"/>
    <w:rsid w:val="000922AE"/>
    <w:rsid w:val="00097C6A"/>
    <w:rsid w:val="000D3D3E"/>
    <w:rsid w:val="00101E01"/>
    <w:rsid w:val="0012272A"/>
    <w:rsid w:val="00171A7D"/>
    <w:rsid w:val="001767E4"/>
    <w:rsid w:val="001C2130"/>
    <w:rsid w:val="001E48D9"/>
    <w:rsid w:val="001E7810"/>
    <w:rsid w:val="001F0A8C"/>
    <w:rsid w:val="001F3E6E"/>
    <w:rsid w:val="002015EA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3068E5"/>
    <w:rsid w:val="00315D8A"/>
    <w:rsid w:val="00316ABF"/>
    <w:rsid w:val="003355D4"/>
    <w:rsid w:val="00382243"/>
    <w:rsid w:val="00390F6B"/>
    <w:rsid w:val="003A5794"/>
    <w:rsid w:val="003A6DDA"/>
    <w:rsid w:val="003D6E62"/>
    <w:rsid w:val="00411CB9"/>
    <w:rsid w:val="00440D5E"/>
    <w:rsid w:val="00457330"/>
    <w:rsid w:val="004576CE"/>
    <w:rsid w:val="004A0939"/>
    <w:rsid w:val="004A2D46"/>
    <w:rsid w:val="004D3114"/>
    <w:rsid w:val="004D51BB"/>
    <w:rsid w:val="004F6C91"/>
    <w:rsid w:val="00531535"/>
    <w:rsid w:val="005331C2"/>
    <w:rsid w:val="0054649C"/>
    <w:rsid w:val="00566434"/>
    <w:rsid w:val="005A56F2"/>
    <w:rsid w:val="005C2E68"/>
    <w:rsid w:val="005E1CED"/>
    <w:rsid w:val="00603C56"/>
    <w:rsid w:val="00604B84"/>
    <w:rsid w:val="00615536"/>
    <w:rsid w:val="0062775A"/>
    <w:rsid w:val="006A266D"/>
    <w:rsid w:val="006A2BBC"/>
    <w:rsid w:val="00702DE6"/>
    <w:rsid w:val="007229E4"/>
    <w:rsid w:val="00752448"/>
    <w:rsid w:val="00785D4A"/>
    <w:rsid w:val="007D06AF"/>
    <w:rsid w:val="007E51BF"/>
    <w:rsid w:val="007F0895"/>
    <w:rsid w:val="007F2524"/>
    <w:rsid w:val="008074C1"/>
    <w:rsid w:val="008169E8"/>
    <w:rsid w:val="00834675"/>
    <w:rsid w:val="0086642A"/>
    <w:rsid w:val="00881E0F"/>
    <w:rsid w:val="00884507"/>
    <w:rsid w:val="008944D2"/>
    <w:rsid w:val="008A03A6"/>
    <w:rsid w:val="008E310B"/>
    <w:rsid w:val="008F0BF1"/>
    <w:rsid w:val="008F241A"/>
    <w:rsid w:val="008F6D8D"/>
    <w:rsid w:val="009031ED"/>
    <w:rsid w:val="00916FC1"/>
    <w:rsid w:val="009218E0"/>
    <w:rsid w:val="00930CAC"/>
    <w:rsid w:val="009647E1"/>
    <w:rsid w:val="00997810"/>
    <w:rsid w:val="009B6341"/>
    <w:rsid w:val="00A6235F"/>
    <w:rsid w:val="00A71E59"/>
    <w:rsid w:val="00B42373"/>
    <w:rsid w:val="00B67430"/>
    <w:rsid w:val="00B71C8C"/>
    <w:rsid w:val="00BB286C"/>
    <w:rsid w:val="00BC3745"/>
    <w:rsid w:val="00BC5F75"/>
    <w:rsid w:val="00BD51B3"/>
    <w:rsid w:val="00BF37D3"/>
    <w:rsid w:val="00C104A6"/>
    <w:rsid w:val="00C2243B"/>
    <w:rsid w:val="00C25C86"/>
    <w:rsid w:val="00C43164"/>
    <w:rsid w:val="00C642C2"/>
    <w:rsid w:val="00C91C8B"/>
    <w:rsid w:val="00CA60B4"/>
    <w:rsid w:val="00CC0144"/>
    <w:rsid w:val="00CF1A66"/>
    <w:rsid w:val="00CF63A4"/>
    <w:rsid w:val="00D20A25"/>
    <w:rsid w:val="00D301AC"/>
    <w:rsid w:val="00D32D61"/>
    <w:rsid w:val="00D33992"/>
    <w:rsid w:val="00D508C9"/>
    <w:rsid w:val="00D71979"/>
    <w:rsid w:val="00D772F9"/>
    <w:rsid w:val="00E06D93"/>
    <w:rsid w:val="00E336E0"/>
    <w:rsid w:val="00E34400"/>
    <w:rsid w:val="00E446B9"/>
    <w:rsid w:val="00E45120"/>
    <w:rsid w:val="00E516F9"/>
    <w:rsid w:val="00E7015F"/>
    <w:rsid w:val="00EB22B4"/>
    <w:rsid w:val="00EC3E0A"/>
    <w:rsid w:val="00EC4920"/>
    <w:rsid w:val="00F67B23"/>
    <w:rsid w:val="00FA0EED"/>
    <w:rsid w:val="00FB2EAA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4E1D12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qFormat/>
    <w:rsid w:val="00C91C8B"/>
    <w:pPr>
      <w:keepNext/>
      <w:keepLines/>
      <w:numPr>
        <w:numId w:val="46"/>
      </w:numPr>
      <w:spacing w:before="240"/>
      <w:outlineLvl w:val="0"/>
    </w:pPr>
    <w:rPr>
      <w:rFonts w:eastAsiaTheme="majorEastAsia"/>
      <w:b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11C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1CB9"/>
    <w:rPr>
      <w:rFonts w:ascii="Tahoma" w:eastAsia="Arial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91C8B"/>
    <w:rPr>
      <w:rFonts w:ascii="Arial" w:eastAsiaTheme="majorEastAsia" w:hAnsi="Arial" w:cs="Arial"/>
      <w:b/>
      <w:color w:val="365F91" w:themeColor="accent1" w:themeShade="BF"/>
      <w:sz w:val="22"/>
      <w:szCs w:val="22"/>
    </w:rPr>
  </w:style>
  <w:style w:type="paragraph" w:styleId="NormalWeb">
    <w:name w:val="Normal (Web)"/>
    <w:basedOn w:val="Normal"/>
    <w:uiPriority w:val="99"/>
    <w:unhideWhenUsed/>
    <w:rsid w:val="00C91C8B"/>
    <w:pPr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2019-10-23T07:51:00Z</dcterms:created>
  <dcterms:modified xsi:type="dcterms:W3CDTF">2019-10-31T07:52:00Z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107781126.2\cr22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